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BEBEF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14:paraId="2BDC61EF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1E027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115C1" w14:textId="77777777" w:rsidR="00C44B8B" w:rsidRPr="00261453" w:rsidRDefault="00321293" w:rsidP="00F35F2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21293">
              <w:rPr>
                <w:b/>
                <w:sz w:val="26"/>
                <w:szCs w:val="26"/>
                <w:lang w:val="en-US"/>
              </w:rPr>
              <w:t>203C_</w:t>
            </w:r>
            <w:r w:rsidR="006F0016">
              <w:rPr>
                <w:b/>
                <w:sz w:val="26"/>
                <w:szCs w:val="26"/>
              </w:rPr>
              <w:t>2</w:t>
            </w:r>
            <w:r w:rsidR="00F35F26">
              <w:rPr>
                <w:b/>
                <w:sz w:val="26"/>
                <w:szCs w:val="26"/>
              </w:rPr>
              <w:t>68</w:t>
            </w:r>
          </w:p>
        </w:tc>
      </w:tr>
      <w:tr w:rsidR="00C44B8B" w14:paraId="500CE0C8" w14:textId="77777777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5D8FA" w14:textId="77777777"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81CFC7" w14:textId="77777777" w:rsidR="00C44B8B" w:rsidRPr="00321293" w:rsidRDefault="00261453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>
              <w:rPr>
                <w:b/>
                <w:sz w:val="26"/>
                <w:szCs w:val="26"/>
              </w:rPr>
              <w:t>2102945</w:t>
            </w:r>
            <w:r w:rsidR="00C44B8B" w:rsidRPr="00321293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14:paraId="19182A2E" w14:textId="77777777" w:rsidR="00C44B8B" w:rsidRPr="00CB6078" w:rsidRDefault="00C44B8B" w:rsidP="004B4125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4F16F22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E550BBA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5FAFA992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71093F6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AD2F5F8" w14:textId="77777777" w:rsidR="00C44B8B" w:rsidRPr="00CB6078" w:rsidRDefault="00C44B8B" w:rsidP="00C44B8B"/>
    <w:p w14:paraId="5A32D594" w14:textId="77777777" w:rsidR="00C44B8B" w:rsidRPr="00CB6078" w:rsidRDefault="00C44B8B" w:rsidP="00C44B8B"/>
    <w:p w14:paraId="6B38683A" w14:textId="77777777" w:rsidR="00C44B8B" w:rsidRPr="00CB6078" w:rsidRDefault="00C44B8B" w:rsidP="00C44B8B"/>
    <w:p w14:paraId="6E0374A0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159E0C33" w14:textId="77777777"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D6193C" w:rsidRPr="00CA4B10">
        <w:rPr>
          <w:b/>
          <w:sz w:val="26"/>
          <w:szCs w:val="26"/>
        </w:rPr>
        <w:t>Кронштейн У</w:t>
      </w:r>
      <w:r w:rsidR="00261453">
        <w:rPr>
          <w:b/>
          <w:sz w:val="26"/>
          <w:szCs w:val="26"/>
        </w:rPr>
        <w:t>13 21.0112-13</w:t>
      </w:r>
      <w:r w:rsidR="00B854E8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B854E8">
        <w:rPr>
          <w:b/>
          <w:sz w:val="26"/>
          <w:szCs w:val="26"/>
          <w:u w:val="single"/>
        </w:rPr>
        <w:t>203</w:t>
      </w:r>
      <w:r w:rsidR="00F115B9" w:rsidRPr="00B854E8">
        <w:rPr>
          <w:b/>
          <w:sz w:val="26"/>
          <w:szCs w:val="26"/>
          <w:u w:val="single"/>
          <w:lang w:val="en-US"/>
        </w:rPr>
        <w:t>C</w:t>
      </w:r>
    </w:p>
    <w:p w14:paraId="6B46AD8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17D272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9540C11" w14:textId="77777777"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CA4B10">
        <w:rPr>
          <w:sz w:val="24"/>
          <w:szCs w:val="24"/>
        </w:rPr>
        <w:t xml:space="preserve">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1759FB" w:rsidRPr="00CA4B10">
        <w:rPr>
          <w:sz w:val="24"/>
          <w:szCs w:val="24"/>
        </w:rPr>
        <w:t>требованиям</w:t>
      </w:r>
      <w:bookmarkStart w:id="1" w:name="Поле4"/>
      <w:r w:rsidR="00B854E8">
        <w:rPr>
          <w:sz w:val="24"/>
          <w:szCs w:val="24"/>
        </w:rPr>
        <w:t xml:space="preserve"> </w:t>
      </w:r>
      <w:r w:rsidR="00CA4B10" w:rsidRPr="00CA4B10">
        <w:rPr>
          <w:sz w:val="24"/>
          <w:szCs w:val="24"/>
        </w:rPr>
        <w:t>Т</w:t>
      </w:r>
      <w:r w:rsidR="00D6193C" w:rsidRPr="00CA4B10">
        <w:rPr>
          <w:sz w:val="24"/>
          <w:szCs w:val="24"/>
        </w:rPr>
        <w:t xml:space="preserve">ипового проекта </w:t>
      </w:r>
      <w:r w:rsidR="00261453">
        <w:rPr>
          <w:sz w:val="24"/>
          <w:szCs w:val="24"/>
        </w:rPr>
        <w:t>21.0112-13</w:t>
      </w:r>
      <w:r w:rsidR="0073431B" w:rsidRPr="00CA4B10">
        <w:rPr>
          <w:sz w:val="24"/>
          <w:szCs w:val="24"/>
        </w:rPr>
        <w:t>.</w:t>
      </w:r>
      <w:bookmarkEnd w:id="1"/>
    </w:p>
    <w:p w14:paraId="785F962E" w14:textId="77777777"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61150C9" w14:textId="77777777"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6154DC0D" w14:textId="77777777" w:rsidR="00B854E8" w:rsidRDefault="00B854E8" w:rsidP="00B854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14:paraId="0F8ABEEF" w14:textId="77777777" w:rsidR="00B854E8" w:rsidRDefault="00B854E8" w:rsidP="00B854E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14:paraId="58CB92FE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4D2EEA5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B19F7A5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E3E6EA0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61453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C26C95E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61453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707DB6F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61453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37A2BAF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70EAA3CD" w14:textId="77777777" w:rsidR="00B854E8" w:rsidRDefault="00B854E8" w:rsidP="00B854E8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14:paraId="749AD765" w14:textId="77777777" w:rsidR="00B854E8" w:rsidRDefault="00B854E8" w:rsidP="00B854E8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3463B7E" w14:textId="77777777" w:rsidR="00B854E8" w:rsidRDefault="00B854E8" w:rsidP="00B854E8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</w:t>
      </w:r>
      <w:r w:rsidR="00261453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8655013" w14:textId="77777777" w:rsidR="00B854E8" w:rsidRDefault="00B854E8" w:rsidP="00B854E8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14:paraId="11BDDA1F" w14:textId="77777777" w:rsidR="00B854E8" w:rsidRDefault="00B854E8" w:rsidP="00B854E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A4B10">
        <w:rPr>
          <w:sz w:val="24"/>
          <w:szCs w:val="24"/>
        </w:rPr>
        <w:t xml:space="preserve">Типового проекта </w:t>
      </w:r>
      <w:r w:rsidR="00261453">
        <w:rPr>
          <w:sz w:val="24"/>
          <w:szCs w:val="24"/>
        </w:rPr>
        <w:t>21.0112-13</w:t>
      </w:r>
      <w:r>
        <w:rPr>
          <w:sz w:val="26"/>
          <w:szCs w:val="26"/>
        </w:rPr>
        <w:t>;</w:t>
      </w:r>
    </w:p>
    <w:p w14:paraId="3B659C59" w14:textId="77777777" w:rsidR="00B854E8" w:rsidRDefault="00B854E8" w:rsidP="00B854E8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442BC7F1" w14:textId="77777777" w:rsidR="00B854E8" w:rsidRDefault="00B854E8" w:rsidP="00B854E8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5EA23893" w14:textId="39719A46" w:rsidR="00B854E8" w:rsidRDefault="00B854E8" w:rsidP="00B85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</w:t>
      </w:r>
      <w:r w:rsidR="00091A56">
        <w:rPr>
          <w:sz w:val="24"/>
          <w:szCs w:val="24"/>
        </w:rPr>
        <w:t>23216-78, ГОСТ 14192–96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06138F2" w14:textId="77777777" w:rsidR="00B854E8" w:rsidRDefault="00B854E8" w:rsidP="00B854E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14:paraId="7CD251B6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</w:t>
      </w:r>
      <w:bookmarkStart w:id="2" w:name="_GoBack"/>
      <w:bookmarkEnd w:id="2"/>
      <w:r>
        <w:rPr>
          <w:szCs w:val="24"/>
        </w:rPr>
        <w:t>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B959CFE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14:paraId="25B48914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14:paraId="19FB7EB6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14:paraId="6038D9AB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0034EE4" w14:textId="77777777"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19F6252C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2FCC023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563B408" w14:textId="77777777"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CFE404D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0F5C4AC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86AB7E" w14:textId="77777777" w:rsidR="00B854E8" w:rsidRDefault="00B854E8" w:rsidP="00B854E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6DAC4F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14:paraId="56781AA1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58A27AB6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14:paraId="6C4A8B5B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2D109D7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14:paraId="28732040" w14:textId="77777777" w:rsidR="00B854E8" w:rsidRDefault="00B854E8" w:rsidP="00B854E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14:paraId="63A8F1FF" w14:textId="77777777" w:rsidR="00B854E8" w:rsidRDefault="00B854E8" w:rsidP="00B854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63589DB3" w14:textId="77777777" w:rsidR="00B854E8" w:rsidRDefault="00B854E8" w:rsidP="00B854E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9A6C29A" w14:textId="77777777" w:rsidR="00B854E8" w:rsidRDefault="00B854E8" w:rsidP="00B854E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D848155" w14:textId="77777777" w:rsidR="00B854E8" w:rsidRDefault="00B854E8" w:rsidP="00B854E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траверс должна пройти входной контроль, осуществляемый представителями филиалов </w:t>
      </w:r>
      <w:r w:rsidR="00261453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0F628F98" w14:textId="77777777" w:rsidR="00B854E8" w:rsidRDefault="00B854E8" w:rsidP="00B854E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32B7B7B" w14:textId="77777777" w:rsidR="00612811" w:rsidRPr="00B46AE8" w:rsidRDefault="00612811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62CFF8A" w14:textId="77777777" w:rsidR="001D6900" w:rsidRPr="00CB6078" w:rsidRDefault="001D6900" w:rsidP="00451C4D">
      <w:pPr>
        <w:rPr>
          <w:sz w:val="26"/>
          <w:szCs w:val="26"/>
        </w:rPr>
      </w:pPr>
    </w:p>
    <w:p w14:paraId="47543383" w14:textId="77777777" w:rsidR="004A2665" w:rsidRPr="00CB6078" w:rsidRDefault="004A2665" w:rsidP="00451C4D">
      <w:pPr>
        <w:rPr>
          <w:sz w:val="26"/>
          <w:szCs w:val="26"/>
        </w:rPr>
      </w:pPr>
    </w:p>
    <w:p w14:paraId="04491564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C646E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B9B5195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8AEB6" w14:textId="77777777" w:rsidR="000F4AA5" w:rsidRDefault="000F4AA5">
      <w:r>
        <w:separator/>
      </w:r>
    </w:p>
  </w:endnote>
  <w:endnote w:type="continuationSeparator" w:id="0">
    <w:p w14:paraId="35E33F8E" w14:textId="77777777" w:rsidR="000F4AA5" w:rsidRDefault="000F4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1B3A3" w14:textId="77777777" w:rsidR="000F4AA5" w:rsidRDefault="000F4AA5">
      <w:r>
        <w:separator/>
      </w:r>
    </w:p>
  </w:footnote>
  <w:footnote w:type="continuationSeparator" w:id="0">
    <w:p w14:paraId="17656B0E" w14:textId="77777777" w:rsidR="000F4AA5" w:rsidRDefault="000F4A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22B4A0" w14:textId="77777777"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A785B4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AC24EE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93C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1A56"/>
    <w:rsid w:val="00094AC3"/>
    <w:rsid w:val="000961A3"/>
    <w:rsid w:val="00097235"/>
    <w:rsid w:val="000A0393"/>
    <w:rsid w:val="000A144C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AA5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1453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1293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125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65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0BD2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43D0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0016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807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07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1A51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059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4E8"/>
    <w:rsid w:val="00B85AF2"/>
    <w:rsid w:val="00B87BD8"/>
    <w:rsid w:val="00B9055B"/>
    <w:rsid w:val="00B92097"/>
    <w:rsid w:val="00B92668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66A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B10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93C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BC4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053E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56C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4133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5F26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077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956356"/>
  <w15:docId w15:val="{603A2690-B659-4F6E-97C4-A33263F1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0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96AD3-4FE7-4A3E-B583-2E78749194A4}">
  <ds:schemaRefs>
    <ds:schemaRef ds:uri="http://purl.org/dc/dcmitype/"/>
    <ds:schemaRef ds:uri="http://schemas.microsoft.com/sharepoint/v3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758E915-35DC-49F6-8939-91BD4C24DF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A5976-400D-4640-B826-63E089C0F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2DE520-F4FD-4808-8A90-08377B8BF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3</TotalTime>
  <Pages>3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7</cp:revision>
  <cp:lastPrinted>2010-09-30T13:29:00Z</cp:lastPrinted>
  <dcterms:created xsi:type="dcterms:W3CDTF">2017-08-23T09:49:00Z</dcterms:created>
  <dcterms:modified xsi:type="dcterms:W3CDTF">2017-09-13T13:40:00Z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